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8F9" w:rsidRDefault="00BD08F9" w:rsidP="00BD0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WIRLOK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D08F9" w:rsidRDefault="00BD08F9" w:rsidP="00BD0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08F9" w:rsidRDefault="00BD08F9" w:rsidP="00BD0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08F9" w:rsidRDefault="00BD08F9" w:rsidP="00BD0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Chipping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Sodbury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D08F9" w:rsidRDefault="00BD08F9" w:rsidP="00BD0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Devrose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D08F9" w:rsidRDefault="00BD08F9" w:rsidP="00BD0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21-281)</w:t>
      </w:r>
    </w:p>
    <w:p w:rsidR="00BD08F9" w:rsidRDefault="00BD08F9" w:rsidP="00BD0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08F9" w:rsidRDefault="00BD08F9" w:rsidP="00BD0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08F9" w:rsidRPr="00B63C7D" w:rsidRDefault="00BD08F9" w:rsidP="00BD0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p w:rsidR="00615D0C" w:rsidRPr="00BD08F9" w:rsidRDefault="00615D0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15D0C" w:rsidRPr="00BD08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8F9" w:rsidRDefault="00BD08F9" w:rsidP="00615D0C">
      <w:pPr>
        <w:spacing w:after="0" w:line="240" w:lineRule="auto"/>
      </w:pPr>
      <w:r>
        <w:separator/>
      </w:r>
    </w:p>
  </w:endnote>
  <w:endnote w:type="continuationSeparator" w:id="0">
    <w:p w:rsidR="00BD08F9" w:rsidRDefault="00BD08F9" w:rsidP="0061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  <w:proofErr w:type="spellStart"/>
    <w:r>
      <w:rPr>
        <w:rFonts w:ascii="Times New Roman" w:hAnsi="Times New Roman" w:cs="Times New Roman"/>
        <w:sz w:val="24"/>
        <w:szCs w:val="24"/>
      </w:rPr>
      <w:t>Copywrite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26 February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8F9" w:rsidRDefault="00BD08F9" w:rsidP="00615D0C">
      <w:pPr>
        <w:spacing w:after="0" w:line="240" w:lineRule="auto"/>
      </w:pPr>
      <w:r>
        <w:separator/>
      </w:r>
    </w:p>
  </w:footnote>
  <w:footnote w:type="continuationSeparator" w:id="0">
    <w:p w:rsidR="00BD08F9" w:rsidRDefault="00BD08F9" w:rsidP="0061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8F9"/>
    <w:rsid w:val="00615D0C"/>
    <w:rsid w:val="006D1F4A"/>
    <w:rsid w:val="00BD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F6200"/>
  <w15:chartTrackingRefBased/>
  <w15:docId w15:val="{0F1FB282-38D3-4543-B4C2-795C7B2C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0C"/>
  </w:style>
  <w:style w:type="paragraph" w:styleId="Footer">
    <w:name w:val="footer"/>
    <w:basedOn w:val="Normal"/>
    <w:link w:val="Foot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0C"/>
  </w:style>
  <w:style w:type="paragraph" w:styleId="NoSpacing">
    <w:name w:val="No Spacing"/>
    <w:uiPriority w:val="1"/>
    <w:qFormat/>
    <w:rsid w:val="00BD08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2016-02-27T16:07:00Z</dcterms:created>
  <dcterms:modified xsi:type="dcterms:W3CDTF">2016-02-27T16:08:00Z</dcterms:modified>
</cp:coreProperties>
</file>